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95640" w14:textId="1075C5F3" w:rsidR="006B2F86" w:rsidRDefault="009B1858" w:rsidP="00E71FC3">
      <w:pPr>
        <w:pStyle w:val="NoSpacing"/>
      </w:pPr>
      <w:r>
        <w:rPr>
          <w:u w:val="single"/>
        </w:rPr>
        <w:t>sir John WARTRE</w:t>
      </w:r>
      <w:r>
        <w:t xml:space="preserve">  </w:t>
      </w:r>
      <w:proofErr w:type="gramStart"/>
      <w:r>
        <w:t xml:space="preserve">   (</w:t>
      </w:r>
      <w:proofErr w:type="gramEnd"/>
      <w:r>
        <w:t>fl.1504)</w:t>
      </w:r>
    </w:p>
    <w:p w14:paraId="1137A3D1" w14:textId="52167B6D" w:rsidR="009B1858" w:rsidRDefault="009B1858" w:rsidP="00E71FC3">
      <w:pPr>
        <w:pStyle w:val="NoSpacing"/>
      </w:pPr>
      <w:r>
        <w:t xml:space="preserve">of </w:t>
      </w:r>
      <w:proofErr w:type="spellStart"/>
      <w:proofErr w:type="gramStart"/>
      <w:r>
        <w:t>St.George</w:t>
      </w:r>
      <w:proofErr w:type="spellEnd"/>
      <w:proofErr w:type="gramEnd"/>
      <w:r>
        <w:t>, Southwark, Surrey. Priest.</w:t>
      </w:r>
    </w:p>
    <w:p w14:paraId="4389E268" w14:textId="1BBF9982" w:rsidR="009B1858" w:rsidRDefault="009B1858" w:rsidP="00E71FC3">
      <w:pPr>
        <w:pStyle w:val="NoSpacing"/>
      </w:pPr>
    </w:p>
    <w:p w14:paraId="2070CF05" w14:textId="22C2AE89" w:rsidR="009B1858" w:rsidRDefault="009B1858" w:rsidP="00E71FC3">
      <w:pPr>
        <w:pStyle w:val="NoSpacing"/>
      </w:pPr>
    </w:p>
    <w:p w14:paraId="21AE8EB2" w14:textId="644DBA1A" w:rsidR="009B1858" w:rsidRDefault="009B1858" w:rsidP="00E71FC3">
      <w:pPr>
        <w:pStyle w:val="NoSpacing"/>
      </w:pPr>
      <w:r>
        <w:tab/>
        <w:t>1504</w:t>
      </w:r>
      <w:r>
        <w:tab/>
        <w:t>He made his Will, in which he left a banner cloth of silk and a painted</w:t>
      </w:r>
    </w:p>
    <w:p w14:paraId="14E9569B" w14:textId="5C29FAB4" w:rsidR="009B1858" w:rsidRDefault="009B1858" w:rsidP="00E71FC3">
      <w:pPr>
        <w:pStyle w:val="NoSpacing"/>
      </w:pPr>
      <w:r>
        <w:tab/>
      </w:r>
      <w:r>
        <w:tab/>
        <w:t xml:space="preserve">cloth and a </w:t>
      </w:r>
      <w:proofErr w:type="spellStart"/>
      <w:r>
        <w:t>portuour</w:t>
      </w:r>
      <w:proofErr w:type="spellEnd"/>
      <w:r>
        <w:t xml:space="preserve"> to the parish church of Lee, Kent.</w:t>
      </w:r>
    </w:p>
    <w:p w14:paraId="5183B0C5" w14:textId="7E10B2CA" w:rsidR="009B1858" w:rsidRDefault="009B1858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p.45)</w:t>
      </w:r>
    </w:p>
    <w:p w14:paraId="61A7F667" w14:textId="03A4B38D" w:rsidR="009B1858" w:rsidRDefault="009B1858" w:rsidP="00E71FC3">
      <w:pPr>
        <w:pStyle w:val="NoSpacing"/>
      </w:pPr>
    </w:p>
    <w:p w14:paraId="6088CB70" w14:textId="7AF16FC2" w:rsidR="009B1858" w:rsidRDefault="009B1858" w:rsidP="00E71FC3">
      <w:pPr>
        <w:pStyle w:val="NoSpacing"/>
      </w:pPr>
    </w:p>
    <w:p w14:paraId="1B597125" w14:textId="7673EF14" w:rsidR="009B1858" w:rsidRPr="009B1858" w:rsidRDefault="009B1858" w:rsidP="00E71FC3">
      <w:pPr>
        <w:pStyle w:val="NoSpacing"/>
      </w:pPr>
      <w:r>
        <w:t>8 March 2019</w:t>
      </w:r>
      <w:bookmarkStart w:id="0" w:name="_GoBack"/>
      <w:bookmarkEnd w:id="0"/>
    </w:p>
    <w:sectPr w:rsidR="009B1858" w:rsidRPr="009B18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A524D" w14:textId="77777777" w:rsidR="009B1858" w:rsidRDefault="009B1858" w:rsidP="00E71FC3">
      <w:pPr>
        <w:spacing w:after="0" w:line="240" w:lineRule="auto"/>
      </w:pPr>
      <w:r>
        <w:separator/>
      </w:r>
    </w:p>
  </w:endnote>
  <w:endnote w:type="continuationSeparator" w:id="0">
    <w:p w14:paraId="487228C9" w14:textId="77777777" w:rsidR="009B1858" w:rsidRDefault="009B18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151E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86522" w14:textId="77777777" w:rsidR="009B1858" w:rsidRDefault="009B1858" w:rsidP="00E71FC3">
      <w:pPr>
        <w:spacing w:after="0" w:line="240" w:lineRule="auto"/>
      </w:pPr>
      <w:r>
        <w:separator/>
      </w:r>
    </w:p>
  </w:footnote>
  <w:footnote w:type="continuationSeparator" w:id="0">
    <w:p w14:paraId="3EC5F5AF" w14:textId="77777777" w:rsidR="009B1858" w:rsidRDefault="009B18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58"/>
    <w:rsid w:val="001A7C09"/>
    <w:rsid w:val="00577BD5"/>
    <w:rsid w:val="00656CBA"/>
    <w:rsid w:val="006A1F77"/>
    <w:rsid w:val="00733BE7"/>
    <w:rsid w:val="009B185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DA48D"/>
  <w15:chartTrackingRefBased/>
  <w15:docId w15:val="{7112F1F9-2D8F-4ECF-85EE-5F595F52F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2019-03-08T16:15:00Z</dcterms:created>
  <dcterms:modified xsi:type="dcterms:W3CDTF">2019-03-08T16:19:00Z</dcterms:modified>
</cp:coreProperties>
</file>